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9D49B5" w:rsidP="00660BAF">
      <w:pPr>
        <w:pStyle w:val="1"/>
        <w:ind w:left="5387"/>
        <w:jc w:val="right"/>
        <w:rPr>
          <w:b w:val="0"/>
          <w:bCs/>
          <w:iCs w:val="0"/>
        </w:rPr>
      </w:pPr>
      <w:r w:rsidRPr="009D49B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9D49B5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173563">
        <w:rPr>
          <w:rFonts w:ascii="Liberation Serif" w:hAnsi="Liberation Serif"/>
          <w:sz w:val="28"/>
          <w:szCs w:val="28"/>
        </w:rPr>
        <w:t>27.12.2023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73563">
        <w:rPr>
          <w:rFonts w:ascii="Liberation Serif" w:hAnsi="Liberation Serif"/>
          <w:sz w:val="28"/>
          <w:szCs w:val="28"/>
        </w:rPr>
        <w:t>308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</w:t>
      </w:r>
      <w:r w:rsidR="0043309A">
        <w:rPr>
          <w:rFonts w:ascii="Liberation Serif" w:hAnsi="Liberation Serif"/>
          <w:sz w:val="28"/>
          <w:szCs w:val="28"/>
        </w:rPr>
        <w:t xml:space="preserve">ловской области, </w:t>
      </w:r>
      <w:r w:rsidRPr="00E01694">
        <w:rPr>
          <w:rFonts w:ascii="Liberation Serif" w:hAnsi="Liberation Serif"/>
          <w:sz w:val="28"/>
          <w:szCs w:val="28"/>
        </w:rPr>
        <w:t xml:space="preserve">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933EEE" w:rsidRDefault="00D13185" w:rsidP="00DF7EA2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4.11.2012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DF7EA2">
        <w:rPr>
          <w:rFonts w:ascii="Liberation Serif" w:hAnsi="Liberation Serif"/>
          <w:sz w:val="28"/>
          <w:szCs w:val="28"/>
        </w:rPr>
        <w:br/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 xml:space="preserve">№ 518; от 20.07.2016 № 596; от </w:t>
      </w:r>
      <w:r w:rsidR="00E731E6">
        <w:rPr>
          <w:rFonts w:ascii="Liberation Serif" w:hAnsi="Liberation Serif"/>
          <w:sz w:val="28"/>
          <w:szCs w:val="28"/>
        </w:rPr>
        <w:t xml:space="preserve">16.11.2016 № 42; от 22.03.2017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112;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DF7EA2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DF7EA2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DF7EA2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DF7EA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DF7EA2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 xml:space="preserve">6.02.2022 </w:t>
      </w:r>
      <w:r w:rsidR="00DF7EA2">
        <w:rPr>
          <w:rFonts w:ascii="Liberation Serif" w:hAnsi="Liberation Serif"/>
          <w:sz w:val="28"/>
          <w:szCs w:val="28"/>
        </w:rPr>
        <w:br/>
      </w:r>
      <w:r w:rsidR="0094040B" w:rsidRPr="0094040B">
        <w:rPr>
          <w:rFonts w:ascii="Liberation Serif" w:hAnsi="Liberation Serif"/>
          <w:sz w:val="28"/>
          <w:szCs w:val="28"/>
        </w:rPr>
        <w:lastRenderedPageBreak/>
        <w:t>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172273">
        <w:rPr>
          <w:rFonts w:ascii="Liberation Serif" w:hAnsi="Liberation Serif"/>
          <w:sz w:val="28"/>
          <w:szCs w:val="28"/>
        </w:rPr>
        <w:t>, от 21.06.2023 № 240</w:t>
      </w:r>
      <w:r w:rsidR="009950C3">
        <w:rPr>
          <w:rFonts w:ascii="Liberation Serif" w:hAnsi="Liberation Serif"/>
          <w:sz w:val="28"/>
          <w:szCs w:val="28"/>
        </w:rPr>
        <w:t xml:space="preserve">, от 20.09.2023 № 279, </w:t>
      </w:r>
      <w:r w:rsidR="00DF7EA2">
        <w:rPr>
          <w:rFonts w:ascii="Liberation Serif" w:hAnsi="Liberation Serif"/>
          <w:sz w:val="28"/>
          <w:szCs w:val="28"/>
        </w:rPr>
        <w:br/>
      </w:r>
      <w:r w:rsidR="009950C3">
        <w:rPr>
          <w:rFonts w:ascii="Liberation Serif" w:hAnsi="Liberation Serif"/>
          <w:sz w:val="28"/>
          <w:szCs w:val="28"/>
        </w:rPr>
        <w:t>от 25.10.2023 № 287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 xml:space="preserve">следующие 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>изменения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175510" w:rsidRDefault="003B785B" w:rsidP="00933EEE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увеличи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ть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объектов общественно-деловой зоны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за счет уменьшения территории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спортивных объектов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в границах земельного участка</w:t>
      </w:r>
      <w:bookmarkStart w:id="0" w:name="_GoBack"/>
      <w:bookmarkEnd w:id="0"/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с кадастровым номером 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>66:45:0100145:2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расположенного по адресу: 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>Свердловская область, г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>.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Каменск-Уральский, ул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>.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Привокзальная,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>д</w:t>
      </w:r>
      <w:r w:rsidR="000D6394">
        <w:rPr>
          <w:rStyle w:val="apple-style-span"/>
          <w:rFonts w:ascii="Liberation Serif" w:hAnsi="Liberation Serif"/>
          <w:bCs/>
          <w:sz w:val="28"/>
          <w:szCs w:val="28"/>
        </w:rPr>
        <w:t>.</w:t>
      </w:r>
      <w:r w:rsidR="000D6394" w:rsidRPr="000D6394">
        <w:rPr>
          <w:rStyle w:val="apple-style-span"/>
          <w:rFonts w:ascii="Liberation Serif" w:hAnsi="Liberation Serif"/>
          <w:bCs/>
          <w:sz w:val="28"/>
          <w:szCs w:val="28"/>
        </w:rPr>
        <w:t xml:space="preserve"> 50а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175510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43309A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81788">
        <w:rPr>
          <w:rStyle w:val="apple-style-span"/>
          <w:rFonts w:ascii="Liberation Serif" w:hAnsi="Liberation Serif"/>
          <w:bCs/>
          <w:sz w:val="28"/>
          <w:szCs w:val="28"/>
        </w:rPr>
        <w:t>1 к настоящему решению;</w:t>
      </w:r>
    </w:p>
    <w:p w:rsidR="00712B94" w:rsidRDefault="00712B94" w:rsidP="00933EEE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образовать территорию ведения коллективного садоводства за счет уменьшения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>территории объектов автомобильного транспорта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и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>территории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объектов общественно-деловой зоны в районе КСТ № 75,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решению;</w:t>
      </w:r>
    </w:p>
    <w:p w:rsidR="00281788" w:rsidRDefault="00281788" w:rsidP="00281788">
      <w:pPr>
        <w:tabs>
          <w:tab w:val="left" w:pos="5670"/>
        </w:tabs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уменьшить территорию спортивных комплексов за счет образования территории объектов автомобильного транспорта с южной стороны 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от территории стадиона «Металлург», 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DF7EA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712B94">
        <w:rPr>
          <w:rStyle w:val="apple-style-span"/>
          <w:rFonts w:ascii="Liberation Serif" w:hAnsi="Liberation Serif"/>
          <w:bCs/>
          <w:sz w:val="28"/>
          <w:szCs w:val="28"/>
        </w:rPr>
        <w:t>3 к настоящему решению.</w:t>
      </w:r>
    </w:p>
    <w:p w:rsidR="00DF7EA2" w:rsidRPr="00545913" w:rsidRDefault="005C3F75" w:rsidP="00DF7EA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DF7EA2" w:rsidRPr="00545913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DF7EA2" w:rsidRPr="00545913">
        <w:rPr>
          <w:rFonts w:ascii="Liberation Serif" w:hAnsi="Liberation Serif" w:cs="Liberation Serif"/>
          <w:sz w:val="28"/>
          <w:szCs w:val="28"/>
        </w:rPr>
        <w:t xml:space="preserve">и </w:t>
      </w:r>
      <w:r w:rsidR="00DF7EA2" w:rsidRPr="00545913">
        <w:rPr>
          <w:rFonts w:ascii="Liberation Serif" w:hAnsi="Liberation Serif" w:cs="Liberation Serif"/>
          <w:color w:val="000000"/>
          <w:sz w:val="28"/>
          <w:szCs w:val="28"/>
        </w:rPr>
        <w:t>в информационной системе обеспечения градостроительной деятельности Каменск-Уральского городского округа.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DF7EA2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DF7EA2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DF7EA2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DF7EA2">
        <w:rPr>
          <w:rFonts w:ascii="Liberation Serif" w:hAnsi="Liberation Serif"/>
          <w:sz w:val="28"/>
          <w:szCs w:val="28"/>
        </w:rPr>
        <w:tab/>
      </w:r>
      <w:r w:rsidR="00DF7EA2">
        <w:rPr>
          <w:rFonts w:ascii="Liberation Serif" w:hAnsi="Liberation Serif"/>
          <w:sz w:val="28"/>
          <w:szCs w:val="28"/>
        </w:rPr>
        <w:tab/>
      </w:r>
      <w:r w:rsidR="00DF7EA2">
        <w:rPr>
          <w:rFonts w:ascii="Liberation Serif" w:hAnsi="Liberation Serif"/>
          <w:sz w:val="28"/>
          <w:szCs w:val="28"/>
        </w:rPr>
        <w:tab/>
      </w:r>
      <w:r w:rsidR="00DF7EA2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DF7EA2">
        <w:rPr>
          <w:sz w:val="28"/>
          <w:szCs w:val="28"/>
        </w:rPr>
        <w:t>ск-Уральского городского округа</w:t>
      </w:r>
      <w:r w:rsidR="00DF7EA2">
        <w:rPr>
          <w:sz w:val="28"/>
          <w:szCs w:val="28"/>
        </w:rPr>
        <w:tab/>
      </w:r>
      <w:r w:rsidR="00DF7EA2">
        <w:rPr>
          <w:sz w:val="28"/>
          <w:szCs w:val="28"/>
        </w:rPr>
        <w:tab/>
      </w:r>
      <w:r w:rsidR="00DF7EA2">
        <w:rPr>
          <w:sz w:val="28"/>
          <w:szCs w:val="28"/>
        </w:rPr>
        <w:tab/>
      </w:r>
      <w:r w:rsidR="00DF7EA2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DF7EA2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70" w:rsidRDefault="00916E70" w:rsidP="009B4947">
      <w:r>
        <w:separator/>
      </w:r>
    </w:p>
  </w:endnote>
  <w:endnote w:type="continuationSeparator" w:id="1">
    <w:p w:rsidR="00916E70" w:rsidRDefault="00916E7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70" w:rsidRDefault="00916E70" w:rsidP="009B4947">
      <w:r>
        <w:separator/>
      </w:r>
    </w:p>
  </w:footnote>
  <w:footnote w:type="continuationSeparator" w:id="1">
    <w:p w:rsidR="00916E70" w:rsidRDefault="00916E70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6310B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3563"/>
    <w:rsid w:val="00175510"/>
    <w:rsid w:val="001C28C5"/>
    <w:rsid w:val="001D0FDA"/>
    <w:rsid w:val="002017FB"/>
    <w:rsid w:val="0023226A"/>
    <w:rsid w:val="00232C79"/>
    <w:rsid w:val="002529A8"/>
    <w:rsid w:val="00254682"/>
    <w:rsid w:val="00281788"/>
    <w:rsid w:val="002C41A9"/>
    <w:rsid w:val="002D1179"/>
    <w:rsid w:val="002D5FFE"/>
    <w:rsid w:val="002F07E6"/>
    <w:rsid w:val="00301773"/>
    <w:rsid w:val="00307001"/>
    <w:rsid w:val="00311136"/>
    <w:rsid w:val="00326BA7"/>
    <w:rsid w:val="0034677C"/>
    <w:rsid w:val="00352B7E"/>
    <w:rsid w:val="0037407C"/>
    <w:rsid w:val="00374C89"/>
    <w:rsid w:val="003B785B"/>
    <w:rsid w:val="003D184A"/>
    <w:rsid w:val="003D7C6C"/>
    <w:rsid w:val="003F6459"/>
    <w:rsid w:val="0043309A"/>
    <w:rsid w:val="00442F89"/>
    <w:rsid w:val="004A0601"/>
    <w:rsid w:val="004B0D4D"/>
    <w:rsid w:val="004C3D72"/>
    <w:rsid w:val="004F4246"/>
    <w:rsid w:val="0050324E"/>
    <w:rsid w:val="00536788"/>
    <w:rsid w:val="0055434C"/>
    <w:rsid w:val="00556BBA"/>
    <w:rsid w:val="00556E07"/>
    <w:rsid w:val="00567C1D"/>
    <w:rsid w:val="00581713"/>
    <w:rsid w:val="00592A32"/>
    <w:rsid w:val="005B635E"/>
    <w:rsid w:val="005C3F75"/>
    <w:rsid w:val="005E4B23"/>
    <w:rsid w:val="005F758B"/>
    <w:rsid w:val="00614E89"/>
    <w:rsid w:val="00660BAF"/>
    <w:rsid w:val="006849B4"/>
    <w:rsid w:val="006929C5"/>
    <w:rsid w:val="006B62D9"/>
    <w:rsid w:val="006C6C5E"/>
    <w:rsid w:val="006D0BCE"/>
    <w:rsid w:val="006F0AD1"/>
    <w:rsid w:val="00702165"/>
    <w:rsid w:val="00712B94"/>
    <w:rsid w:val="00720985"/>
    <w:rsid w:val="00724B89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16E70"/>
    <w:rsid w:val="00933EEE"/>
    <w:rsid w:val="0094040B"/>
    <w:rsid w:val="00956960"/>
    <w:rsid w:val="00975A1C"/>
    <w:rsid w:val="009812A1"/>
    <w:rsid w:val="00983BAA"/>
    <w:rsid w:val="009950C3"/>
    <w:rsid w:val="009B4947"/>
    <w:rsid w:val="009B5A2D"/>
    <w:rsid w:val="009D49B5"/>
    <w:rsid w:val="009F0198"/>
    <w:rsid w:val="009F6E5A"/>
    <w:rsid w:val="00A1076A"/>
    <w:rsid w:val="00A26589"/>
    <w:rsid w:val="00AB33C6"/>
    <w:rsid w:val="00AB3CF9"/>
    <w:rsid w:val="00AD2F3C"/>
    <w:rsid w:val="00B047D7"/>
    <w:rsid w:val="00B95DBC"/>
    <w:rsid w:val="00B97139"/>
    <w:rsid w:val="00BA7870"/>
    <w:rsid w:val="00BC77AC"/>
    <w:rsid w:val="00BD2AA7"/>
    <w:rsid w:val="00BF6E52"/>
    <w:rsid w:val="00C55198"/>
    <w:rsid w:val="00C71B8B"/>
    <w:rsid w:val="00C8290F"/>
    <w:rsid w:val="00CA14D7"/>
    <w:rsid w:val="00CA5968"/>
    <w:rsid w:val="00CB02E6"/>
    <w:rsid w:val="00CB7614"/>
    <w:rsid w:val="00CC2D68"/>
    <w:rsid w:val="00CE242C"/>
    <w:rsid w:val="00CF7251"/>
    <w:rsid w:val="00CF73E4"/>
    <w:rsid w:val="00D025E1"/>
    <w:rsid w:val="00D13185"/>
    <w:rsid w:val="00D46873"/>
    <w:rsid w:val="00D921D5"/>
    <w:rsid w:val="00D96CBD"/>
    <w:rsid w:val="00DA35E4"/>
    <w:rsid w:val="00DC4E7E"/>
    <w:rsid w:val="00DE4BE7"/>
    <w:rsid w:val="00DE724D"/>
    <w:rsid w:val="00DF7EA2"/>
    <w:rsid w:val="00E731E6"/>
    <w:rsid w:val="00E949B4"/>
    <w:rsid w:val="00EB088A"/>
    <w:rsid w:val="00EB59B4"/>
    <w:rsid w:val="00EE0F8B"/>
    <w:rsid w:val="00EE4587"/>
    <w:rsid w:val="00EF459E"/>
    <w:rsid w:val="00F269F2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94AD-6F77-48E0-93A1-2F82D924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1006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61</cp:revision>
  <cp:lastPrinted>2022-03-30T10:34:00Z</cp:lastPrinted>
  <dcterms:created xsi:type="dcterms:W3CDTF">2020-08-05T08:43:00Z</dcterms:created>
  <dcterms:modified xsi:type="dcterms:W3CDTF">2023-12-26T11:15:00Z</dcterms:modified>
</cp:coreProperties>
</file>